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DF02F" w14:textId="77777777" w:rsidR="00E22904" w:rsidRDefault="00E22904" w:rsidP="00E22904">
      <w:pPr>
        <w:rPr>
          <w:rFonts w:ascii="Schiphol Frutiger" w:hAnsi="Schiphol Frutiger" w:cs="Calibri"/>
          <w:b/>
          <w:color w:val="44546A" w:themeColor="text2"/>
          <w:sz w:val="32"/>
          <w:szCs w:val="32"/>
        </w:rPr>
      </w:pP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>Standaardformulier D</w:t>
      </w:r>
    </w:p>
    <w:p w14:paraId="60842A91" w14:textId="77777777" w:rsidR="00E22904" w:rsidRDefault="00E22904" w:rsidP="00E22904">
      <w:pPr>
        <w:rPr>
          <w:rFonts w:ascii="Schiphol Frutiger" w:hAnsi="Schiphol Frutiger" w:cs="Calibri"/>
          <w:b/>
          <w:color w:val="44546A" w:themeColor="text2"/>
          <w:sz w:val="20"/>
        </w:rPr>
      </w:pPr>
    </w:p>
    <w:p w14:paraId="4961E14E" w14:textId="0E66A961" w:rsidR="00E22904" w:rsidRDefault="00E22904" w:rsidP="00E22904">
      <w:pPr>
        <w:rPr>
          <w:rFonts w:ascii="Schiphol Frutiger" w:hAnsi="Schiphol Frutiger" w:cs="Calibri"/>
          <w:color w:val="44546A" w:themeColor="text2"/>
          <w:sz w:val="32"/>
          <w:szCs w:val="32"/>
        </w:rPr>
      </w:pP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 xml:space="preserve">Verklaring Beroep </w:t>
      </w: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>op bekwaamheid Derde – Perceel 4</w:t>
      </w:r>
    </w:p>
    <w:p w14:paraId="6B73CBD5" w14:textId="77777777" w:rsidR="00FB6F75" w:rsidRPr="00FB6F75" w:rsidRDefault="00FB6F75" w:rsidP="00FB6F75">
      <w:pPr>
        <w:rPr>
          <w:rFonts w:ascii="Calibri" w:hAnsi="Calibri" w:cs="Calibri"/>
          <w:szCs w:val="22"/>
        </w:rPr>
      </w:pPr>
    </w:p>
    <w:p w14:paraId="545F93A7" w14:textId="77777777" w:rsidR="00FB6F75" w:rsidRDefault="00FB6F75" w:rsidP="0003595F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 w:cs="Calibri"/>
          <w:b/>
          <w:sz w:val="24"/>
          <w:szCs w:val="24"/>
        </w:rPr>
      </w:pPr>
      <w:r w:rsidRPr="00FB6F75">
        <w:rPr>
          <w:rFonts w:ascii="Calibri" w:hAnsi="Calibri" w:cs="Calibri"/>
          <w:b/>
          <w:sz w:val="24"/>
          <w:szCs w:val="24"/>
        </w:rPr>
        <w:t xml:space="preserve">Verklaring </w:t>
      </w:r>
      <w:r w:rsidR="00BB7DDA">
        <w:rPr>
          <w:rFonts w:ascii="Calibri" w:hAnsi="Calibri" w:cs="Calibri"/>
          <w:b/>
          <w:sz w:val="24"/>
          <w:szCs w:val="24"/>
        </w:rPr>
        <w:t>B</w:t>
      </w:r>
      <w:r>
        <w:rPr>
          <w:rFonts w:ascii="Calibri" w:hAnsi="Calibri" w:cs="Calibri"/>
          <w:b/>
          <w:sz w:val="24"/>
          <w:szCs w:val="24"/>
        </w:rPr>
        <w:t>eroep op</w:t>
      </w:r>
      <w:r w:rsidR="00BB7DDA">
        <w:rPr>
          <w:rFonts w:ascii="Calibri" w:hAnsi="Calibri" w:cs="Calibri"/>
          <w:b/>
          <w:sz w:val="24"/>
          <w:szCs w:val="24"/>
        </w:rPr>
        <w:t xml:space="preserve"> bekwaamheid D</w:t>
      </w:r>
      <w:r w:rsidRPr="00FB6F75">
        <w:rPr>
          <w:rFonts w:ascii="Calibri" w:hAnsi="Calibri" w:cs="Calibri"/>
          <w:b/>
          <w:sz w:val="24"/>
          <w:szCs w:val="24"/>
        </w:rPr>
        <w:t>erde</w:t>
      </w:r>
    </w:p>
    <w:p w14:paraId="71B04F72" w14:textId="77777777" w:rsidR="0003595F" w:rsidRPr="00FB6F75" w:rsidRDefault="0003595F" w:rsidP="0003595F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 w:cs="Calibri"/>
          <w:b/>
          <w:sz w:val="24"/>
          <w:szCs w:val="24"/>
        </w:rPr>
      </w:pPr>
    </w:p>
    <w:p w14:paraId="13E4CA3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Naam bedrijf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4B2D845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Adres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2C3B66A2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Postcode en plaats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7DDD2AF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hierna te noemen: de "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".</w:t>
      </w:r>
    </w:p>
    <w:p w14:paraId="28C5547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</w:p>
    <w:p w14:paraId="35453450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Ondergetekende,</w:t>
      </w:r>
    </w:p>
    <w:p w14:paraId="3AF4C2E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overwegende:</w:t>
      </w:r>
    </w:p>
    <w:p w14:paraId="5AE693C0" w14:textId="21A20C32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 xml:space="preserve">dat </w:t>
      </w:r>
      <w:r w:rsidR="00091BBE">
        <w:rPr>
          <w:rFonts w:ascii="Calibri" w:hAnsi="Calibri" w:cs="Calibri"/>
          <w:sz w:val="20"/>
        </w:rPr>
        <w:t>…</w:t>
      </w:r>
      <w:r w:rsidR="0003595F">
        <w:rPr>
          <w:rFonts w:ascii="Calibri" w:hAnsi="Calibri" w:cs="Calibri"/>
          <w:sz w:val="20"/>
        </w:rPr>
        <w:t>…………………</w:t>
      </w:r>
      <w:r w:rsidR="00091BBE">
        <w:rPr>
          <w:rFonts w:ascii="Calibri" w:hAnsi="Calibri" w:cs="Calibri"/>
          <w:sz w:val="20"/>
        </w:rPr>
        <w:t>…</w:t>
      </w:r>
      <w:r w:rsidR="0003595F">
        <w:rPr>
          <w:rStyle w:val="Voetnootmarkering"/>
          <w:rFonts w:ascii="Calibri" w:hAnsi="Calibri" w:cs="Calibri"/>
          <w:sz w:val="20"/>
        </w:rPr>
        <w:footnoteReference w:id="1"/>
      </w:r>
      <w:r w:rsidR="00091BBE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voornemens is zich als Gegadigde aan te melden voor de aanbestedingsprocedure </w:t>
      </w:r>
      <w:proofErr w:type="spellStart"/>
      <w:r w:rsidR="00342893">
        <w:rPr>
          <w:rFonts w:ascii="Calibri" w:hAnsi="Calibri" w:cs="Calibri"/>
          <w:b/>
          <w:sz w:val="20"/>
        </w:rPr>
        <w:t>Main</w:t>
      </w:r>
      <w:proofErr w:type="spellEnd"/>
      <w:r w:rsidR="00342893">
        <w:rPr>
          <w:rFonts w:ascii="Calibri" w:hAnsi="Calibri" w:cs="Calibri"/>
          <w:b/>
          <w:sz w:val="20"/>
        </w:rPr>
        <w:t xml:space="preserve"> </w:t>
      </w:r>
      <w:proofErr w:type="spellStart"/>
      <w:r w:rsidR="00342893">
        <w:rPr>
          <w:rFonts w:ascii="Calibri" w:hAnsi="Calibri" w:cs="Calibri"/>
          <w:b/>
          <w:sz w:val="20"/>
        </w:rPr>
        <w:t>Contractors</w:t>
      </w:r>
      <w:proofErr w:type="spellEnd"/>
      <w:r w:rsidR="00342893">
        <w:rPr>
          <w:rFonts w:ascii="Calibri" w:hAnsi="Calibri" w:cs="Calibri"/>
          <w:b/>
          <w:sz w:val="20"/>
        </w:rPr>
        <w:t xml:space="preserve"> Schiphol Perceel </w:t>
      </w:r>
      <w:r w:rsidR="00F73271">
        <w:rPr>
          <w:rFonts w:ascii="Calibri" w:hAnsi="Calibri" w:cs="Calibri"/>
          <w:b/>
          <w:sz w:val="20"/>
        </w:rPr>
        <w:t>4</w:t>
      </w:r>
      <w:r w:rsidR="00BB7DDA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>(de "Aanbesteding"),</w:t>
      </w:r>
    </w:p>
    <w:p w14:paraId="5ABF198B" w14:textId="3C8C1E1E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>dat Gegadigde zich gelet op de eisen als omschreven in paragraaf 4.</w:t>
      </w:r>
      <w:r w:rsidR="00D60330">
        <w:rPr>
          <w:rFonts w:ascii="Calibri" w:hAnsi="Calibri" w:cs="Calibri"/>
          <w:sz w:val="20"/>
        </w:rPr>
        <w:t>3.</w:t>
      </w:r>
      <w:r w:rsidR="0003595F">
        <w:rPr>
          <w:rFonts w:ascii="Calibri" w:hAnsi="Calibri" w:cs="Calibri"/>
          <w:sz w:val="20"/>
        </w:rPr>
        <w:t>1</w:t>
      </w:r>
      <w:r w:rsidR="00E22904">
        <w:rPr>
          <w:rFonts w:ascii="Calibri" w:hAnsi="Calibri" w:cs="Calibri"/>
          <w:sz w:val="20"/>
        </w:rPr>
        <w:t>.4, 8.1 en 8.2</w:t>
      </w:r>
      <w:r w:rsidR="005813C4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van de Selectieleidraad wenst te beroepen op de technische </w:t>
      </w:r>
      <w:r w:rsidR="005813C4">
        <w:rPr>
          <w:rFonts w:ascii="Calibri" w:hAnsi="Calibri" w:cs="Calibri"/>
          <w:sz w:val="20"/>
        </w:rPr>
        <w:t xml:space="preserve">en organisatorische </w:t>
      </w:r>
      <w:r w:rsidRPr="00FB6F75">
        <w:rPr>
          <w:rFonts w:ascii="Calibri" w:hAnsi="Calibri" w:cs="Calibri"/>
          <w:sz w:val="20"/>
        </w:rPr>
        <w:t xml:space="preserve">bekwaamheid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,</w:t>
      </w:r>
    </w:p>
    <w:p w14:paraId="7043DFC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verklaart dat:</w:t>
      </w:r>
    </w:p>
    <w:p w14:paraId="76EDDAC4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 xml:space="preserve">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de hieronder nader omschreven ervaring/middelen volledig ter beschikking zal stellen aan Gegadigde, zodat Gegadigde – indien de opdracht die het voorwerp is van de Aanbesteding aan haar wordt gegund – voor de duur van de overeenkomst daadwerkelijk kan beschikken over de voor de uitvoering van de opdracht noodzakelijke ervaring/middelen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,</w:t>
      </w:r>
    </w:p>
    <w:p w14:paraId="1DEE9800" w14:textId="77777777" w:rsid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- </w:t>
      </w:r>
      <w:r w:rsidRPr="00FB6F75">
        <w:rPr>
          <w:rFonts w:ascii="Calibri" w:hAnsi="Calibri" w:cs="Calibri"/>
          <w:sz w:val="20"/>
        </w:rPr>
        <w:tab/>
        <w:t xml:space="preserve">het hier de volgende ervaring/middelen betreft: [specificeren door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]:</w:t>
      </w:r>
      <w:r w:rsidRPr="00FB6F75">
        <w:rPr>
          <w:rFonts w:ascii="Calibri" w:hAnsi="Calibri" w:cs="Calibri"/>
          <w:sz w:val="20"/>
        </w:rPr>
        <w:br/>
        <w:t>……</w:t>
      </w:r>
    </w:p>
    <w:p w14:paraId="654A0925" w14:textId="77777777" w:rsidR="00BB7DDA" w:rsidRPr="00FB6F75" w:rsidRDefault="00BB7DDA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……</w:t>
      </w:r>
    </w:p>
    <w:p w14:paraId="644DC5C7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</w:p>
    <w:p w14:paraId="16A94E5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“</w:t>
      </w:r>
      <w:r w:rsidR="00BB7DDA">
        <w:rPr>
          <w:rFonts w:ascii="Calibri" w:hAnsi="Calibri" w:cs="Calibri"/>
          <w:b/>
          <w:sz w:val="20"/>
        </w:rPr>
        <w:t>Derde</w:t>
      </w:r>
      <w:r w:rsidRPr="00FB6F75">
        <w:rPr>
          <w:rFonts w:ascii="Calibri" w:hAnsi="Calibri" w:cs="Calibri"/>
          <w:sz w:val="20"/>
        </w:rPr>
        <w:t>”</w:t>
      </w:r>
    </w:p>
    <w:p w14:paraId="78303546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Plaats: ......................</w:t>
      </w:r>
      <w:r w:rsidR="00D60330">
        <w:rPr>
          <w:rFonts w:ascii="Calibri" w:hAnsi="Calibri" w:cs="Calibri"/>
          <w:sz w:val="20"/>
        </w:rPr>
        <w:t xml:space="preserve">........................ </w:t>
      </w:r>
      <w:r w:rsidR="00D60330">
        <w:rPr>
          <w:rFonts w:ascii="Calibri" w:hAnsi="Calibri" w:cs="Calibri"/>
          <w:sz w:val="20"/>
        </w:rPr>
        <w:tab/>
        <w:t>Datum</w:t>
      </w:r>
      <w:r w:rsidRPr="00FB6F75">
        <w:rPr>
          <w:rFonts w:ascii="Calibri" w:hAnsi="Calibri" w:cs="Calibri"/>
          <w:sz w:val="20"/>
        </w:rPr>
        <w:t>:</w:t>
      </w:r>
      <w:r w:rsidR="00D60330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..............................................</w:t>
      </w:r>
    </w:p>
    <w:p w14:paraId="6C78C96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Naam: .............................................. </w:t>
      </w:r>
      <w:r w:rsidRPr="00FB6F75">
        <w:rPr>
          <w:rFonts w:ascii="Calibri" w:hAnsi="Calibri" w:cs="Calibri"/>
          <w:sz w:val="20"/>
        </w:rPr>
        <w:tab/>
        <w:t>Functie: ..............................................</w:t>
      </w:r>
    </w:p>
    <w:p w14:paraId="70D40BF9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Handtekening: ............................................................................</w:t>
      </w:r>
    </w:p>
    <w:p w14:paraId="11DC4446" w14:textId="77777777" w:rsid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Mede-onde</w:t>
      </w:r>
      <w:r w:rsidR="0003595F">
        <w:rPr>
          <w:rFonts w:ascii="Calibri" w:hAnsi="Calibri" w:cs="Calibri"/>
          <w:sz w:val="20"/>
        </w:rPr>
        <w:t>rgetekende (namens de Gegadigde</w:t>
      </w:r>
      <w:r w:rsidR="0003595F">
        <w:rPr>
          <w:rStyle w:val="Voetnootmarkering"/>
          <w:rFonts w:ascii="Calibri" w:hAnsi="Calibri" w:cs="Calibri"/>
          <w:sz w:val="20"/>
        </w:rPr>
        <w:footnoteReference w:id="2"/>
      </w:r>
      <w:r w:rsidR="0003595F">
        <w:rPr>
          <w:rFonts w:ascii="Calibri" w:hAnsi="Calibri" w:cs="Calibri"/>
          <w:sz w:val="20"/>
        </w:rPr>
        <w:t xml:space="preserve"> </w:t>
      </w:r>
      <w:r w:rsidR="0003595F" w:rsidRPr="00FB6F75">
        <w:rPr>
          <w:rFonts w:ascii="Calibri" w:hAnsi="Calibri" w:cs="Calibri"/>
          <w:sz w:val="20"/>
        </w:rPr>
        <w:t>die zich aanmeldt</w:t>
      </w:r>
      <w:r w:rsidR="0003595F">
        <w:rPr>
          <w:rFonts w:ascii="Calibri" w:hAnsi="Calibri" w:cs="Calibri"/>
          <w:sz w:val="20"/>
        </w:rPr>
        <w:t>)</w:t>
      </w:r>
      <w:r w:rsidR="0003595F" w:rsidRPr="00FB6F75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verklaart door medeondertekening van deze verklaring de terbeschikkingstelling van de ervaring/middelen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te aanvaarden en deze ervaring/middelen voor de opdracht </w:t>
      </w:r>
      <w:r w:rsidR="005813C4">
        <w:rPr>
          <w:rFonts w:ascii="Calibri" w:hAnsi="Calibri" w:cs="Calibri"/>
          <w:sz w:val="20"/>
        </w:rPr>
        <w:t>– i</w:t>
      </w:r>
      <w:r w:rsidRPr="00FB6F75">
        <w:rPr>
          <w:rFonts w:ascii="Calibri" w:hAnsi="Calibri" w:cs="Calibri"/>
          <w:sz w:val="20"/>
        </w:rPr>
        <w:t xml:space="preserve">ngeval van gunning </w:t>
      </w:r>
      <w:r w:rsidR="005813C4">
        <w:rPr>
          <w:rFonts w:ascii="Calibri" w:hAnsi="Calibri" w:cs="Calibri"/>
          <w:sz w:val="20"/>
        </w:rPr>
        <w:t>– d</w:t>
      </w:r>
      <w:r w:rsidRPr="00FB6F75">
        <w:rPr>
          <w:rFonts w:ascii="Calibri" w:hAnsi="Calibri" w:cs="Calibri"/>
          <w:sz w:val="20"/>
        </w:rPr>
        <w:t>aadwerkelijk te zullen inzetten</w:t>
      </w:r>
    </w:p>
    <w:p w14:paraId="4A33EBCC" w14:textId="77777777" w:rsidR="00BB7DDA" w:rsidRPr="00FB6F75" w:rsidRDefault="00BB7DDA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</w:p>
    <w:p w14:paraId="44E9DE0E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“</w:t>
      </w:r>
      <w:r w:rsidRPr="00FB6F75">
        <w:rPr>
          <w:rFonts w:ascii="Calibri" w:hAnsi="Calibri" w:cs="Calibri"/>
          <w:b/>
          <w:sz w:val="20"/>
        </w:rPr>
        <w:t>Gegadigde</w:t>
      </w:r>
      <w:r w:rsidRPr="00FB6F75">
        <w:rPr>
          <w:rFonts w:ascii="Calibri" w:hAnsi="Calibri" w:cs="Calibri"/>
          <w:sz w:val="20"/>
        </w:rPr>
        <w:t>”</w:t>
      </w:r>
    </w:p>
    <w:p w14:paraId="5AF89CF8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Plaats: .............................................. </w:t>
      </w:r>
      <w:r w:rsidRPr="00FB6F75">
        <w:rPr>
          <w:rFonts w:ascii="Calibri" w:hAnsi="Calibri" w:cs="Calibri"/>
          <w:sz w:val="20"/>
        </w:rPr>
        <w:tab/>
        <w:t>Datum:</w:t>
      </w:r>
      <w:r w:rsidR="00D60330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..............................................</w:t>
      </w:r>
    </w:p>
    <w:p w14:paraId="0EAAC6CA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Naam: .............................................. </w:t>
      </w:r>
      <w:r w:rsidRPr="00FB6F75">
        <w:rPr>
          <w:rFonts w:ascii="Calibri" w:hAnsi="Calibri" w:cs="Calibri"/>
          <w:sz w:val="20"/>
        </w:rPr>
        <w:tab/>
        <w:t>Functie: ..............................................</w:t>
      </w:r>
    </w:p>
    <w:p w14:paraId="4898EE0D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Handtekening: ............................................................................</w:t>
      </w:r>
    </w:p>
    <w:p w14:paraId="2DF14B2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Het uittreksel of de uittreksels uit het handelsregister waaruit blijkt dat degene die de verklaring ondertekent namens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vertegenwoordigingsbevoegd is, dient te worden bijgevoegd.</w:t>
      </w:r>
    </w:p>
    <w:p w14:paraId="4FDC0FBB" w14:textId="77777777" w:rsidR="002D143A" w:rsidRPr="00FB6F75" w:rsidRDefault="002D143A">
      <w:pPr>
        <w:rPr>
          <w:rFonts w:ascii="Calibri" w:hAnsi="Calibri" w:cs="Calibri"/>
        </w:rPr>
      </w:pPr>
      <w:bookmarkStart w:id="0" w:name="_GoBack"/>
      <w:bookmarkEnd w:id="0"/>
    </w:p>
    <w:p w14:paraId="485455B2" w14:textId="77777777" w:rsidR="002D143A" w:rsidRPr="00FB6F75" w:rsidRDefault="002D143A">
      <w:pPr>
        <w:rPr>
          <w:rFonts w:ascii="Calibri" w:hAnsi="Calibri" w:cs="Calibri"/>
        </w:rPr>
      </w:pPr>
    </w:p>
    <w:p w14:paraId="6668628E" w14:textId="77777777" w:rsidR="002D143A" w:rsidRPr="00FB6F75" w:rsidRDefault="002D143A">
      <w:pPr>
        <w:rPr>
          <w:rFonts w:ascii="Calibri" w:hAnsi="Calibri" w:cs="Calibri"/>
        </w:rPr>
      </w:pPr>
    </w:p>
    <w:sectPr w:rsidR="002D143A" w:rsidRPr="00FB6F7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C5BDF" w14:textId="77777777" w:rsidR="0030396C" w:rsidRDefault="0030396C" w:rsidP="0030396C">
      <w:r>
        <w:separator/>
      </w:r>
    </w:p>
  </w:endnote>
  <w:endnote w:type="continuationSeparator" w:id="0">
    <w:p w14:paraId="6816233C" w14:textId="77777777" w:rsidR="0030396C" w:rsidRDefault="0030396C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B80" w14:textId="34CF64F1" w:rsidR="0030396C" w:rsidRPr="00821E35" w:rsidRDefault="00D603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</w:t>
    </w:r>
    <w:r w:rsidR="0030396C" w:rsidRPr="00821E35">
      <w:rPr>
        <w:rFonts w:asciiTheme="minorHAnsi" w:hAnsiTheme="minorHAnsi" w:cstheme="minorHAnsi"/>
        <w:sz w:val="18"/>
        <w:szCs w:val="18"/>
      </w:rPr>
      <w:t xml:space="preserve"> </w:t>
    </w:r>
    <w:r w:rsidR="00342893">
      <w:rPr>
        <w:rFonts w:asciiTheme="minorHAnsi" w:hAnsiTheme="minorHAnsi" w:cstheme="minorHAnsi"/>
        <w:sz w:val="18"/>
        <w:szCs w:val="18"/>
      </w:rPr>
      <w:t>D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6218E">
      <w:rPr>
        <w:rFonts w:asciiTheme="minorHAnsi" w:hAnsiTheme="minorHAnsi" w:cstheme="minorHAnsi"/>
        <w:sz w:val="18"/>
        <w:szCs w:val="18"/>
      </w:rPr>
      <w:t>2</w:t>
    </w:r>
    <w:r w:rsidR="00E22904">
      <w:rPr>
        <w:rFonts w:asciiTheme="minorHAnsi" w:hAnsiTheme="minorHAnsi" w:cstheme="minorHAnsi"/>
        <w:sz w:val="18"/>
        <w:szCs w:val="18"/>
      </w:rPr>
      <w:t>6</w:t>
    </w:r>
    <w:r>
      <w:rPr>
        <w:rFonts w:asciiTheme="minorHAnsi" w:hAnsiTheme="minorHAnsi" w:cstheme="minorHAnsi"/>
        <w:sz w:val="18"/>
        <w:szCs w:val="18"/>
      </w:rPr>
      <w:t>-</w:t>
    </w:r>
    <w:r w:rsidR="00342893">
      <w:rPr>
        <w:rFonts w:asciiTheme="minorHAnsi" w:hAnsiTheme="minorHAnsi" w:cstheme="minorHAnsi"/>
        <w:sz w:val="18"/>
        <w:szCs w:val="18"/>
      </w:rPr>
      <w:t>10</w:t>
    </w:r>
    <w:r w:rsidR="0030396C" w:rsidRPr="00821E35">
      <w:rPr>
        <w:rFonts w:asciiTheme="minorHAnsi" w:hAnsiTheme="minorHAnsi" w:cstheme="minorHAnsi"/>
        <w:sz w:val="18"/>
        <w:szCs w:val="18"/>
      </w:rPr>
      <w:t>-201</w:t>
    </w:r>
    <w:r>
      <w:rPr>
        <w:rFonts w:asciiTheme="minorHAnsi" w:hAnsiTheme="minorHAnsi" w:cstheme="minorHAnsi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E6" w14:textId="77777777" w:rsidR="0030396C" w:rsidRDefault="0030396C" w:rsidP="0030396C">
      <w:r>
        <w:separator/>
      </w:r>
    </w:p>
  </w:footnote>
  <w:footnote w:type="continuationSeparator" w:id="0">
    <w:p w14:paraId="08103F58" w14:textId="77777777" w:rsidR="0030396C" w:rsidRDefault="0030396C" w:rsidP="0030396C">
      <w:r>
        <w:continuationSeparator/>
      </w:r>
    </w:p>
  </w:footnote>
  <w:footnote w:id="1">
    <w:p w14:paraId="460B8CDA" w14:textId="77777777" w:rsidR="0003595F" w:rsidRPr="0003595F" w:rsidRDefault="0003595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03595F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03595F"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>N</w:t>
      </w:r>
      <w:r w:rsidRPr="0003595F">
        <w:rPr>
          <w:rFonts w:asciiTheme="minorHAnsi" w:hAnsiTheme="minorHAnsi" w:cstheme="minorHAnsi"/>
          <w:sz w:val="18"/>
          <w:szCs w:val="18"/>
        </w:rPr>
        <w:t xml:space="preserve">aam van Gegadigde (of </w:t>
      </w:r>
      <w:r>
        <w:rPr>
          <w:rFonts w:asciiTheme="minorHAnsi" w:hAnsiTheme="minorHAnsi" w:cstheme="minorHAnsi"/>
          <w:sz w:val="18"/>
          <w:szCs w:val="18"/>
        </w:rPr>
        <w:t xml:space="preserve">namen van </w:t>
      </w:r>
      <w:r w:rsidRPr="0003595F">
        <w:rPr>
          <w:rFonts w:asciiTheme="minorHAnsi" w:hAnsiTheme="minorHAnsi" w:cstheme="minorHAnsi"/>
          <w:sz w:val="18"/>
          <w:szCs w:val="18"/>
        </w:rPr>
        <w:t>Combina</w:t>
      </w:r>
      <w:r>
        <w:rPr>
          <w:rFonts w:asciiTheme="minorHAnsi" w:hAnsiTheme="minorHAnsi" w:cstheme="minorHAnsi"/>
          <w:sz w:val="18"/>
          <w:szCs w:val="18"/>
        </w:rPr>
        <w:t>nten</w:t>
      </w:r>
      <w:r w:rsidRPr="0003595F">
        <w:rPr>
          <w:rFonts w:asciiTheme="minorHAnsi" w:hAnsiTheme="minorHAnsi" w:cstheme="minorHAnsi"/>
          <w:sz w:val="18"/>
          <w:szCs w:val="18"/>
        </w:rPr>
        <w:t>) die zich aanmeldt</w:t>
      </w:r>
      <w:r>
        <w:rPr>
          <w:rFonts w:asciiTheme="minorHAnsi" w:hAnsiTheme="minorHAnsi" w:cstheme="minorHAnsi"/>
          <w:sz w:val="18"/>
          <w:szCs w:val="18"/>
        </w:rPr>
        <w:t xml:space="preserve"> c.q. aanmelden</w:t>
      </w:r>
      <w:r w:rsidRPr="0003595F">
        <w:rPr>
          <w:rFonts w:asciiTheme="minorHAnsi" w:hAnsiTheme="minorHAnsi" w:cstheme="minorHAnsi"/>
          <w:sz w:val="18"/>
          <w:szCs w:val="18"/>
        </w:rPr>
        <w:t xml:space="preserve"> voor de aanbesteding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442757F8" w14:textId="77777777" w:rsidR="0003595F" w:rsidRPr="0003595F" w:rsidRDefault="0003595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03595F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03595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In het geval van een Combinatie: n</w:t>
      </w:r>
      <w:r w:rsidRPr="0003595F">
        <w:rPr>
          <w:rFonts w:asciiTheme="minorHAnsi" w:hAnsiTheme="minorHAnsi" w:cstheme="minorHAnsi"/>
          <w:sz w:val="18"/>
          <w:szCs w:val="18"/>
        </w:rPr>
        <w:t xml:space="preserve">aam van </w:t>
      </w:r>
      <w:r>
        <w:rPr>
          <w:rFonts w:asciiTheme="minorHAnsi" w:hAnsiTheme="minorHAnsi" w:cstheme="minorHAnsi"/>
          <w:sz w:val="18"/>
          <w:szCs w:val="18"/>
        </w:rPr>
        <w:t xml:space="preserve">de </w:t>
      </w:r>
      <w:r w:rsidRPr="0003595F">
        <w:rPr>
          <w:rFonts w:asciiTheme="minorHAnsi" w:hAnsiTheme="minorHAnsi" w:cstheme="minorHAnsi"/>
          <w:sz w:val="18"/>
          <w:szCs w:val="18"/>
        </w:rPr>
        <w:t>penvoerder namens de Combinatie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3595F"/>
    <w:rsid w:val="000609B2"/>
    <w:rsid w:val="00091BBE"/>
    <w:rsid w:val="00220881"/>
    <w:rsid w:val="0029013F"/>
    <w:rsid w:val="002D143A"/>
    <w:rsid w:val="0030396C"/>
    <w:rsid w:val="00342893"/>
    <w:rsid w:val="0036218E"/>
    <w:rsid w:val="003E1A2B"/>
    <w:rsid w:val="0054341E"/>
    <w:rsid w:val="00574B86"/>
    <w:rsid w:val="005813C4"/>
    <w:rsid w:val="00645A41"/>
    <w:rsid w:val="006E1236"/>
    <w:rsid w:val="007B5C60"/>
    <w:rsid w:val="00821E35"/>
    <w:rsid w:val="0087168D"/>
    <w:rsid w:val="0099050D"/>
    <w:rsid w:val="00B472AC"/>
    <w:rsid w:val="00B82610"/>
    <w:rsid w:val="00BB7DDA"/>
    <w:rsid w:val="00D51736"/>
    <w:rsid w:val="00D60330"/>
    <w:rsid w:val="00D762B4"/>
    <w:rsid w:val="00DE0E59"/>
    <w:rsid w:val="00E22904"/>
    <w:rsid w:val="00F73271"/>
    <w:rsid w:val="00FA68E2"/>
    <w:rsid w:val="00FB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403E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91BB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1BBE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3595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3595F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359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3D7D3-A2DB-4E25-AF1B-B548A8FB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0</TotalTime>
  <Pages>1</Pages>
  <Words>370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4</cp:revision>
  <cp:lastPrinted>2016-03-14T15:57:00Z</cp:lastPrinted>
  <dcterms:created xsi:type="dcterms:W3CDTF">2017-10-25T08:21:00Z</dcterms:created>
  <dcterms:modified xsi:type="dcterms:W3CDTF">2017-10-25T17:58:00Z</dcterms:modified>
</cp:coreProperties>
</file>